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1"/>
        <w:tblW w:w="13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11756"/>
      </w:tblGrid>
      <w:tr w:rsidR="003C5D94" w:rsidRPr="003C5D94" w14:paraId="01D7C894" w14:textId="77777777" w:rsidTr="0014098D">
        <w:tc>
          <w:tcPr>
            <w:tcW w:w="2136" w:type="dxa"/>
          </w:tcPr>
          <w:p w14:paraId="17A1395C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11756" w:type="dxa"/>
          </w:tcPr>
          <w:p w14:paraId="1F224C5A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3C5D94" w:rsidRPr="003C5D94" w14:paraId="30DBA5BB" w14:textId="77777777" w:rsidTr="0014098D">
        <w:tc>
          <w:tcPr>
            <w:tcW w:w="2136" w:type="dxa"/>
          </w:tcPr>
          <w:p w14:paraId="4E368BDD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11756" w:type="dxa"/>
          </w:tcPr>
          <w:p w14:paraId="1DA07CAC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3C5D94" w:rsidRPr="003C5D94" w14:paraId="3345DF74" w14:textId="77777777" w:rsidTr="0014098D">
        <w:tc>
          <w:tcPr>
            <w:tcW w:w="2136" w:type="dxa"/>
          </w:tcPr>
          <w:p w14:paraId="7571C934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11756" w:type="dxa"/>
          </w:tcPr>
          <w:p w14:paraId="2940BAAA" w14:textId="77777777" w:rsidR="00E238A8" w:rsidRPr="003C5D94" w:rsidRDefault="00E238A8" w:rsidP="0014098D">
            <w:pPr>
              <w:spacing w:before="4" w:after="4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3C5D94" w:rsidRPr="003C5D94" w14:paraId="6300D643" w14:textId="77777777" w:rsidTr="0014098D">
        <w:tc>
          <w:tcPr>
            <w:tcW w:w="2136" w:type="dxa"/>
          </w:tcPr>
          <w:p w14:paraId="29D0DBF8" w14:textId="3936704E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Acțiunea/Interventia (daca e cazul)</w:t>
            </w:r>
          </w:p>
          <w:p w14:paraId="4C938EF6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11756" w:type="dxa"/>
          </w:tcPr>
          <w:p w14:paraId="72FA06E7" w14:textId="4DA3072D" w:rsidR="0014098D" w:rsidRPr="0014098D" w:rsidRDefault="00E238A8" w:rsidP="0014098D">
            <w:pPr>
              <w:pStyle w:val="Default"/>
              <w:spacing w:before="4" w:after="4"/>
              <w:jc w:val="both"/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  <w:lang w:eastAsia="de-DE"/>
              </w:rPr>
              <w:t xml:space="preserve">Acțiunea </w:t>
            </w:r>
            <w:r w:rsidR="00372B7E" w:rsidRPr="00372B7E">
              <w:rPr>
                <w:rFonts w:asciiTheme="minorHAnsi" w:hAnsiTheme="minorHAnsi" w:cstheme="minorHAnsi"/>
                <w:b/>
                <w:noProof/>
                <w:color w:val="auto"/>
                <w:sz w:val="22"/>
                <w:szCs w:val="22"/>
                <w:lang w:eastAsia="de-DE"/>
              </w:rPr>
              <w:t>7.3-  Sprijinirea protecției, conservării și valorificării durabile a patrimoniului cultural și natural și stimularea dezvoltării zonelor turistice din ITI</w:t>
            </w:r>
          </w:p>
          <w:p w14:paraId="400A3786" w14:textId="787F2531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3C5D94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&lt;titlu Apel&gt;</w:t>
            </w:r>
          </w:p>
        </w:tc>
      </w:tr>
      <w:tr w:rsidR="003C5D94" w:rsidRPr="003C5D94" w14:paraId="60A42F16" w14:textId="77777777" w:rsidTr="0014098D">
        <w:tc>
          <w:tcPr>
            <w:tcW w:w="2136" w:type="dxa"/>
          </w:tcPr>
          <w:p w14:paraId="3228A63A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C5D9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11756" w:type="dxa"/>
          </w:tcPr>
          <w:p w14:paraId="5C7DC966" w14:textId="77777777" w:rsidR="00E238A8" w:rsidRPr="003C5D94" w:rsidRDefault="00E238A8" w:rsidP="0014098D">
            <w:pPr>
              <w:spacing w:before="4" w:after="4"/>
              <w:rPr>
                <w:rFonts w:asciiTheme="minorHAnsi" w:hAnsiTheme="minorHAnsi" w:cstheme="minorHAnsi"/>
                <w:sz w:val="22"/>
                <w:szCs w:val="22"/>
                <w:highlight w:val="lightGray"/>
                <w:lang w:eastAsia="en-US"/>
              </w:rPr>
            </w:pPr>
            <w:r w:rsidRPr="003C5D94">
              <w:rPr>
                <w:rFonts w:asciiTheme="minorHAnsi" w:hAnsiTheme="minorHAnsi" w:cstheme="minorHAns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3C79F7D4" w14:textId="77777777" w:rsidR="00E238A8" w:rsidRPr="0014098D" w:rsidRDefault="00E238A8" w:rsidP="0014098D">
      <w:pPr>
        <w:rPr>
          <w:rFonts w:asciiTheme="minorHAnsi" w:hAnsiTheme="minorHAnsi" w:cstheme="minorHAnsi"/>
          <w:b/>
          <w:sz w:val="16"/>
          <w:szCs w:val="16"/>
        </w:rPr>
      </w:pPr>
    </w:p>
    <w:p w14:paraId="1E531A9E" w14:textId="63EDBA1C" w:rsidR="00E238A8" w:rsidRPr="003C5D94" w:rsidRDefault="002C3CCA" w:rsidP="005C7AF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238A8" w:rsidRPr="003C5D94">
        <w:rPr>
          <w:rFonts w:asciiTheme="minorHAnsi" w:hAnsiTheme="minorHAnsi" w:cstheme="minorHAnsi"/>
          <w:b/>
          <w:sz w:val="22"/>
          <w:szCs w:val="22"/>
        </w:rPr>
        <w:t>Anexa  1</w:t>
      </w:r>
      <w:r w:rsidR="00372B7E">
        <w:rPr>
          <w:rFonts w:asciiTheme="minorHAnsi" w:hAnsiTheme="minorHAnsi" w:cstheme="minorHAnsi"/>
          <w:b/>
          <w:sz w:val="22"/>
          <w:szCs w:val="22"/>
        </w:rPr>
        <w:t>4</w:t>
      </w:r>
    </w:p>
    <w:p w14:paraId="6B5F27EF" w14:textId="77777777" w:rsidR="00E238A8" w:rsidRPr="003C5D94" w:rsidRDefault="00E238A8" w:rsidP="005C7AF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531CCE0" w14:textId="7B5E2D2C" w:rsidR="00387F6D" w:rsidRPr="003C5D94" w:rsidRDefault="00387F6D" w:rsidP="0014098D">
      <w:pPr>
        <w:shd w:val="clear" w:color="auto" w:fill="E6E6E6"/>
        <w:ind w:left="-227" w:right="-964"/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</w:pPr>
      <w:r w:rsidRPr="003C5D9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Lista de echipamente și/sau </w:t>
      </w:r>
      <w:r w:rsidR="00F52838" w:rsidRPr="003C5D9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dotări și/sau </w:t>
      </w:r>
      <w:r w:rsidRPr="003C5D9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lucrări și/sau servicii cu încadrarea acestora pe secțiunea de cheltuieli eligibile /neeligibile (dacă este cazul)</w:t>
      </w:r>
    </w:p>
    <w:p w14:paraId="6222FB63" w14:textId="0DEE542D" w:rsidR="00387F6D" w:rsidRDefault="00387F6D" w:rsidP="00387F6D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În </w:t>
      </w:r>
      <w:r w:rsidR="007F6E00" w:rsidRPr="003C5D94">
        <w:rPr>
          <w:rFonts w:asciiTheme="minorHAnsi" w:hAnsiTheme="minorHAnsi" w:cstheme="minorHAnsi"/>
          <w:sz w:val="22"/>
          <w:szCs w:val="22"/>
          <w:lang w:eastAsia="en-US"/>
        </w:rPr>
        <w:t>funcție</w:t>
      </w: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 de tipul de proiect, </w:t>
      </w:r>
      <w:r w:rsidR="007F6E00" w:rsidRPr="003C5D94">
        <w:rPr>
          <w:rFonts w:asciiTheme="minorHAnsi" w:hAnsiTheme="minorHAnsi" w:cstheme="minorHAnsi"/>
          <w:sz w:val="22"/>
          <w:szCs w:val="22"/>
          <w:lang w:eastAsia="en-US"/>
        </w:rPr>
        <w:t>și</w:t>
      </w: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 de ce se propune a se </w:t>
      </w:r>
      <w:r w:rsidR="007F6E00" w:rsidRPr="003C5D94">
        <w:rPr>
          <w:rFonts w:asciiTheme="minorHAnsi" w:hAnsiTheme="minorHAnsi" w:cstheme="minorHAnsi"/>
          <w:sz w:val="22"/>
          <w:szCs w:val="22"/>
          <w:lang w:eastAsia="en-US"/>
        </w:rPr>
        <w:t>achiziționa</w:t>
      </w:r>
      <w:r w:rsidRPr="003C5D94">
        <w:rPr>
          <w:rFonts w:asciiTheme="minorHAnsi" w:hAnsiTheme="minorHAnsi" w:cstheme="minorHAnsi"/>
          <w:sz w:val="22"/>
          <w:szCs w:val="22"/>
          <w:lang w:eastAsia="en-US"/>
        </w:rPr>
        <w:t xml:space="preserve"> se va completa următorul tabel:</w:t>
      </w:r>
    </w:p>
    <w:tbl>
      <w:tblPr>
        <w:tblStyle w:val="Tabelgril"/>
        <w:tblW w:w="14235" w:type="dxa"/>
        <w:tblInd w:w="-206" w:type="dxa"/>
        <w:tblLayout w:type="fixed"/>
        <w:tblLook w:val="04A0" w:firstRow="1" w:lastRow="0" w:firstColumn="1" w:lastColumn="0" w:noHBand="0" w:noVBand="1"/>
      </w:tblPr>
      <w:tblGrid>
        <w:gridCol w:w="608"/>
        <w:gridCol w:w="1436"/>
        <w:gridCol w:w="567"/>
        <w:gridCol w:w="1134"/>
        <w:gridCol w:w="1348"/>
        <w:gridCol w:w="1176"/>
        <w:gridCol w:w="1729"/>
        <w:gridCol w:w="1842"/>
        <w:gridCol w:w="2977"/>
        <w:gridCol w:w="1418"/>
      </w:tblGrid>
      <w:tr w:rsidR="0014098D" w14:paraId="4E4D7B72" w14:textId="77777777" w:rsidTr="0014098D">
        <w:tc>
          <w:tcPr>
            <w:tcW w:w="608" w:type="dxa"/>
            <w:shd w:val="clear" w:color="auto" w:fill="D9D9D9"/>
          </w:tcPr>
          <w:p w14:paraId="42D137D3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1436" w:type="dxa"/>
            <w:shd w:val="clear" w:color="auto" w:fill="D9D9D9"/>
          </w:tcPr>
          <w:p w14:paraId="6F5763AE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</w:tcPr>
          <w:p w14:paraId="0697F5BD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1134" w:type="dxa"/>
            <w:shd w:val="clear" w:color="auto" w:fill="D9D9D9"/>
          </w:tcPr>
          <w:p w14:paraId="0EBAF9F4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1348" w:type="dxa"/>
            <w:shd w:val="clear" w:color="auto" w:fill="D9D9D9"/>
          </w:tcPr>
          <w:p w14:paraId="3613B226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Preţul</w:t>
            </w:r>
            <w:proofErr w:type="spellEnd"/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unitar</w:t>
            </w: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(fără T.V.A)</w:t>
            </w:r>
          </w:p>
        </w:tc>
        <w:tc>
          <w:tcPr>
            <w:tcW w:w="1176" w:type="dxa"/>
            <w:shd w:val="clear" w:color="auto" w:fill="D9D9D9"/>
          </w:tcPr>
          <w:p w14:paraId="2CA63199" w14:textId="77777777" w:rsidR="0014098D" w:rsidRPr="0018400A" w:rsidRDefault="0014098D" w:rsidP="008775F1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14:paraId="7EC99398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totală</w:t>
            </w:r>
          </w:p>
        </w:tc>
        <w:tc>
          <w:tcPr>
            <w:tcW w:w="1729" w:type="dxa"/>
            <w:shd w:val="clear" w:color="auto" w:fill="D9D9D9"/>
          </w:tcPr>
          <w:p w14:paraId="16302655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bugetară</w:t>
            </w:r>
          </w:p>
        </w:tc>
        <w:tc>
          <w:tcPr>
            <w:tcW w:w="1842" w:type="dxa"/>
            <w:shd w:val="clear" w:color="auto" w:fill="D9D9D9"/>
          </w:tcPr>
          <w:p w14:paraId="503B44F3" w14:textId="77777777" w:rsidR="0014098D" w:rsidRPr="0018400A" w:rsidRDefault="0014098D" w:rsidP="008775F1">
            <w:pPr>
              <w:pStyle w:val="Default"/>
              <w:jc w:val="center"/>
              <w:rPr>
                <w:sz w:val="22"/>
                <w:szCs w:val="22"/>
              </w:rPr>
            </w:pPr>
          </w:p>
          <w:tbl>
            <w:tblPr>
              <w:tblW w:w="3342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42"/>
            </w:tblGrid>
            <w:tr w:rsidR="0014098D" w:rsidRPr="002B2B91" w14:paraId="3EF2DC76" w14:textId="77777777" w:rsidTr="008775F1">
              <w:trPr>
                <w:trHeight w:val="80"/>
              </w:trPr>
              <w:tc>
                <w:tcPr>
                  <w:tcW w:w="3342" w:type="dxa"/>
                  <w:tcBorders>
                    <w:top w:val="none" w:sz="6" w:space="0" w:color="auto"/>
                    <w:bottom w:val="none" w:sz="6" w:space="0" w:color="auto"/>
                  </w:tcBorders>
                </w:tcPr>
                <w:p w14:paraId="0CD0EF5A" w14:textId="77777777" w:rsidR="0014098D" w:rsidRPr="0018400A" w:rsidRDefault="0014098D" w:rsidP="008775F1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8400A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lang w:eastAsia="ro-RO"/>
                    </w:rPr>
                    <w:t>Tip Cheltuiala</w:t>
                  </w:r>
                </w:p>
                <w:p w14:paraId="467B17B4" w14:textId="77777777" w:rsidR="0014098D" w:rsidRPr="0018400A" w:rsidRDefault="0014098D" w:rsidP="008775F1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B491D38" w14:textId="77777777" w:rsidR="0014098D" w:rsidRPr="0018400A" w:rsidRDefault="0014098D" w:rsidP="008775F1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18400A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Directe/indirecte</w:t>
                  </w:r>
                </w:p>
              </w:tc>
            </w:tr>
          </w:tbl>
          <w:p w14:paraId="06008319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D9D9D9"/>
          </w:tcPr>
          <w:p w14:paraId="33343AFF" w14:textId="5979AA49" w:rsidR="0014098D" w:rsidRPr="0018400A" w:rsidRDefault="0014098D" w:rsidP="001409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Eligibil/neeligibil</w:t>
            </w:r>
          </w:p>
          <w:p w14:paraId="75C81210" w14:textId="01AB029F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(</w:t>
            </w:r>
            <w:r w:rsidRPr="0014098D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eastAsia="ro-RO"/>
              </w:rPr>
              <w:t>se va menționa suma inclusă pe eligibil și suma inclusă pe neeligibil)</w:t>
            </w:r>
          </w:p>
          <w:p w14:paraId="1769F051" w14:textId="77777777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ACTIVITATEA DE BAZĂ (</w:t>
            </w:r>
            <w:r w:rsidRPr="001840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auxiliară activității de bază</w:t>
            </w: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)/CONEXĂ ACTIVITĂȚII DE BAZĂ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6351AAE" w14:textId="437B886B" w:rsidR="0014098D" w:rsidRPr="0018400A" w:rsidRDefault="0014098D" w:rsidP="00877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400A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D9D9D9" w:themeFill="background1" w:themeFillShade="D9"/>
              </w:rPr>
              <w:t>Domeniu de</w:t>
            </w:r>
            <w:r w:rsidRPr="0018400A">
              <w:rPr>
                <w:rFonts w:asciiTheme="minorHAnsi" w:hAnsiTheme="minorHAnsi" w:cstheme="minorHAns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Pr="0018400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intervenție</w:t>
            </w:r>
          </w:p>
        </w:tc>
      </w:tr>
      <w:tr w:rsidR="0014098D" w14:paraId="79D6DA79" w14:textId="77777777" w:rsidTr="0014098D">
        <w:tc>
          <w:tcPr>
            <w:tcW w:w="608" w:type="dxa"/>
          </w:tcPr>
          <w:p w14:paraId="0D85B66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436" w:type="dxa"/>
          </w:tcPr>
          <w:p w14:paraId="5DB28BA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67" w:type="dxa"/>
          </w:tcPr>
          <w:p w14:paraId="25A3FBB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34" w:type="dxa"/>
          </w:tcPr>
          <w:p w14:paraId="1EFBFC2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48" w:type="dxa"/>
          </w:tcPr>
          <w:p w14:paraId="44058D9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76" w:type="dxa"/>
          </w:tcPr>
          <w:p w14:paraId="24155B0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 w:rsidRPr="00DC58B3">
              <w:rPr>
                <w:rFonts w:asciiTheme="minorHAnsi" w:hAnsiTheme="minorHAnsi" w:cstheme="minorHAnsi"/>
              </w:rPr>
              <w:t>5(3x4)</w:t>
            </w:r>
          </w:p>
        </w:tc>
        <w:tc>
          <w:tcPr>
            <w:tcW w:w="1729" w:type="dxa"/>
          </w:tcPr>
          <w:p w14:paraId="6252FE5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42" w:type="dxa"/>
          </w:tcPr>
          <w:p w14:paraId="24F3B8F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77" w:type="dxa"/>
          </w:tcPr>
          <w:p w14:paraId="350C2E3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418" w:type="dxa"/>
          </w:tcPr>
          <w:p w14:paraId="2F55637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14098D" w14:paraId="7FBBC11F" w14:textId="77777777" w:rsidTr="008775F1">
        <w:tc>
          <w:tcPr>
            <w:tcW w:w="14235" w:type="dxa"/>
            <w:gridSpan w:val="10"/>
          </w:tcPr>
          <w:p w14:paraId="42883DE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 w:rsidRPr="00E664D2">
              <w:rPr>
                <w:rFonts w:asciiTheme="minorHAnsi" w:hAnsiTheme="minorHAnsi" w:cstheme="minorHAnsi"/>
              </w:rPr>
              <w:t>Echipamente și dotări</w:t>
            </w:r>
          </w:p>
        </w:tc>
      </w:tr>
      <w:tr w:rsidR="0014098D" w14:paraId="3D61EB23" w14:textId="77777777" w:rsidTr="0014098D">
        <w:tc>
          <w:tcPr>
            <w:tcW w:w="608" w:type="dxa"/>
          </w:tcPr>
          <w:p w14:paraId="60ECCC4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36" w:type="dxa"/>
          </w:tcPr>
          <w:p w14:paraId="7765B01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32206B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B68DE6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2129885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5160206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FC9305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44F862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9D9F08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8ECBED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0D0F3E53" w14:textId="77777777" w:rsidTr="0014098D">
        <w:tc>
          <w:tcPr>
            <w:tcW w:w="608" w:type="dxa"/>
          </w:tcPr>
          <w:p w14:paraId="70867DE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36" w:type="dxa"/>
          </w:tcPr>
          <w:p w14:paraId="7299A94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0BFF6A2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6098028D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42A6D7C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15AFDC9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16AF09D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41852C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42D14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07C568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1D74F2E7" w14:textId="77777777" w:rsidTr="0014098D">
        <w:tc>
          <w:tcPr>
            <w:tcW w:w="608" w:type="dxa"/>
          </w:tcPr>
          <w:p w14:paraId="1CD6B71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436" w:type="dxa"/>
          </w:tcPr>
          <w:p w14:paraId="743BBFE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333D0D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483FB85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4F8EE06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3744B01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124D4F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D0B342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1DC213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4F2460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5E964F7C" w14:textId="77777777" w:rsidTr="0014098D">
        <w:tc>
          <w:tcPr>
            <w:tcW w:w="3745" w:type="dxa"/>
            <w:gridSpan w:val="4"/>
          </w:tcPr>
          <w:p w14:paraId="2A974D87" w14:textId="7777777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348" w:type="dxa"/>
          </w:tcPr>
          <w:p w14:paraId="0986041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556D9B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1FEB1DA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9DD06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F531C9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27D5E4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51E51DDB" w14:textId="77777777" w:rsidTr="008775F1">
        <w:tc>
          <w:tcPr>
            <w:tcW w:w="14235" w:type="dxa"/>
            <w:gridSpan w:val="10"/>
          </w:tcPr>
          <w:p w14:paraId="477440C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Servicii</w:t>
            </w:r>
          </w:p>
        </w:tc>
      </w:tr>
      <w:tr w:rsidR="0014098D" w14:paraId="60CCE2BB" w14:textId="77777777" w:rsidTr="0014098D">
        <w:tc>
          <w:tcPr>
            <w:tcW w:w="608" w:type="dxa"/>
          </w:tcPr>
          <w:p w14:paraId="5DB72A0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36" w:type="dxa"/>
          </w:tcPr>
          <w:p w14:paraId="56D5509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5080EA0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7C9FB59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1607070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26A64E6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551B50C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3F6264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52738A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CB6183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518F5116" w14:textId="77777777" w:rsidTr="0014098D">
        <w:tc>
          <w:tcPr>
            <w:tcW w:w="608" w:type="dxa"/>
          </w:tcPr>
          <w:p w14:paraId="2F23027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36" w:type="dxa"/>
          </w:tcPr>
          <w:p w14:paraId="6D22639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5B53D2A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9C5241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5B055A0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75B545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05BFAEB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59DF74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8230D2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33BC157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6B397040" w14:textId="77777777" w:rsidTr="0014098D">
        <w:trPr>
          <w:trHeight w:val="452"/>
        </w:trPr>
        <w:tc>
          <w:tcPr>
            <w:tcW w:w="608" w:type="dxa"/>
          </w:tcPr>
          <w:p w14:paraId="0226AC5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n</w:t>
            </w:r>
          </w:p>
        </w:tc>
        <w:tc>
          <w:tcPr>
            <w:tcW w:w="1436" w:type="dxa"/>
          </w:tcPr>
          <w:p w14:paraId="20AD1B1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2BF4B9F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668E1DB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7516635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6EE28D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29A0D1E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19A0C3F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78A8DA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96A39D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77E58EE3" w14:textId="77777777" w:rsidTr="0014098D">
        <w:tc>
          <w:tcPr>
            <w:tcW w:w="3745" w:type="dxa"/>
            <w:gridSpan w:val="4"/>
          </w:tcPr>
          <w:p w14:paraId="15943938" w14:textId="682011F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 w:rsidRPr="0018400A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348" w:type="dxa"/>
          </w:tcPr>
          <w:p w14:paraId="7263D77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B4D939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A24243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78EC89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0BB15A6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DE6520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028F7EC6" w14:textId="77777777" w:rsidTr="008775F1">
        <w:tc>
          <w:tcPr>
            <w:tcW w:w="14235" w:type="dxa"/>
            <w:gridSpan w:val="10"/>
          </w:tcPr>
          <w:p w14:paraId="3CA78B15" w14:textId="77777777" w:rsidR="0014098D" w:rsidRDefault="0014098D" w:rsidP="0014098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LUCRARI</w:t>
            </w:r>
          </w:p>
        </w:tc>
      </w:tr>
      <w:tr w:rsidR="0014098D" w14:paraId="538E2FAD" w14:textId="77777777" w:rsidTr="0014098D">
        <w:tc>
          <w:tcPr>
            <w:tcW w:w="608" w:type="dxa"/>
          </w:tcPr>
          <w:p w14:paraId="55FF12B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436" w:type="dxa"/>
          </w:tcPr>
          <w:p w14:paraId="357F18A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67E1CBC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C52AC7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6AAE322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37C710D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ADD8F3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0CC615C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BBFF6BD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E69953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2A203EFF" w14:textId="77777777" w:rsidTr="0014098D">
        <w:tc>
          <w:tcPr>
            <w:tcW w:w="608" w:type="dxa"/>
          </w:tcPr>
          <w:p w14:paraId="10C7F1B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36" w:type="dxa"/>
          </w:tcPr>
          <w:p w14:paraId="6191BD1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2F102EF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AE68D21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19C0E4D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1817A1E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5DAB3C0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D2A2D2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2613513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E1F8438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1F728E85" w14:textId="77777777" w:rsidTr="0014098D">
        <w:tc>
          <w:tcPr>
            <w:tcW w:w="608" w:type="dxa"/>
          </w:tcPr>
          <w:p w14:paraId="321D90A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436" w:type="dxa"/>
          </w:tcPr>
          <w:p w14:paraId="3342621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4B9813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2B9E0C2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69459F8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2F05794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00094E1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00067B6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3B952ED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7AEFED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462B14D6" w14:textId="77777777" w:rsidTr="0014098D">
        <w:tc>
          <w:tcPr>
            <w:tcW w:w="3745" w:type="dxa"/>
            <w:gridSpan w:val="4"/>
          </w:tcPr>
          <w:p w14:paraId="08D25445" w14:textId="7777777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 w:rsidRPr="0018400A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1348" w:type="dxa"/>
          </w:tcPr>
          <w:p w14:paraId="07F7874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3E0D68B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2376F79E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260638A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57B8006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8F3A5C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198421F2" w14:textId="77777777" w:rsidTr="0014098D">
        <w:tc>
          <w:tcPr>
            <w:tcW w:w="3745" w:type="dxa"/>
            <w:gridSpan w:val="4"/>
          </w:tcPr>
          <w:p w14:paraId="7DCB3E44" w14:textId="77777777" w:rsidR="0014098D" w:rsidRPr="0018400A" w:rsidRDefault="0014098D" w:rsidP="008775F1">
            <w:pPr>
              <w:rPr>
                <w:rFonts w:asciiTheme="minorHAnsi" w:hAnsiTheme="minorHAnsi" w:cstheme="minorHAnsi"/>
                <w:b/>
                <w:bCs/>
              </w:rPr>
            </w:pPr>
            <w:r w:rsidRPr="0018400A">
              <w:rPr>
                <w:rFonts w:asciiTheme="minorHAnsi" w:hAnsiTheme="minorHAnsi" w:cstheme="minorHAnsi"/>
                <w:b/>
                <w:bCs/>
              </w:rPr>
              <w:t>TOTAL GENERAL</w:t>
            </w:r>
          </w:p>
        </w:tc>
        <w:tc>
          <w:tcPr>
            <w:tcW w:w="1348" w:type="dxa"/>
          </w:tcPr>
          <w:p w14:paraId="79209F7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7391FC9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4293B912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382FB26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18DB91C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3A7444E7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  <w:tr w:rsidR="0014098D" w14:paraId="6B648858" w14:textId="77777777" w:rsidTr="0014098D">
        <w:tc>
          <w:tcPr>
            <w:tcW w:w="608" w:type="dxa"/>
          </w:tcPr>
          <w:p w14:paraId="7D16F41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6" w:type="dxa"/>
          </w:tcPr>
          <w:p w14:paraId="749EF284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0CA9BFB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47CEA08F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48" w:type="dxa"/>
          </w:tcPr>
          <w:p w14:paraId="5CF26683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14:paraId="5A53A440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55D12455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42" w:type="dxa"/>
          </w:tcPr>
          <w:p w14:paraId="536BBF19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678F0356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47FF19A" w14:textId="77777777" w:rsidR="0014098D" w:rsidRDefault="0014098D" w:rsidP="008775F1">
            <w:pPr>
              <w:rPr>
                <w:rFonts w:asciiTheme="minorHAnsi" w:hAnsiTheme="minorHAnsi" w:cstheme="minorHAnsi"/>
              </w:rPr>
            </w:pPr>
          </w:p>
        </w:tc>
      </w:tr>
    </w:tbl>
    <w:p w14:paraId="2C0B462B" w14:textId="77777777" w:rsidR="0014098D" w:rsidRDefault="0014098D" w:rsidP="00387F6D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827F102" w14:textId="77777777" w:rsidR="0014098D" w:rsidRDefault="0014098D" w:rsidP="00387F6D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</w:p>
    <w:sectPr w:rsidR="0014098D" w:rsidSect="0014098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247" w:right="1701" w:bottom="1701" w:left="2126" w:header="936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1D524" w14:textId="77777777" w:rsidR="00BB3D30" w:rsidRDefault="00BB3D30">
      <w:r>
        <w:separator/>
      </w:r>
    </w:p>
  </w:endnote>
  <w:endnote w:type="continuationSeparator" w:id="0">
    <w:p w14:paraId="5AC8E7FA" w14:textId="77777777" w:rsidR="00BB3D30" w:rsidRDefault="00BB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0ED62B2" w14:textId="77777777">
      <w:trPr>
        <w:cantSplit/>
        <w:trHeight w:hRule="exact" w:val="340"/>
      </w:trPr>
      <w:tc>
        <w:tcPr>
          <w:tcW w:w="9210" w:type="dxa"/>
        </w:tcPr>
        <w:p w14:paraId="69746256" w14:textId="6F992AC1" w:rsidR="002B3BB9" w:rsidRDefault="0014098D">
          <w:pPr>
            <w:pStyle w:val="Subsol"/>
            <w:rPr>
              <w:vanish/>
              <w:sz w:val="20"/>
            </w:rPr>
          </w:pPr>
          <w:r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45E97BCC" wp14:editId="649BCCAA">
                <wp:simplePos x="0" y="0"/>
                <wp:positionH relativeFrom="column">
                  <wp:posOffset>-852593</wp:posOffset>
                </wp:positionH>
                <wp:positionV relativeFrom="paragraph">
                  <wp:posOffset>-42763</wp:posOffset>
                </wp:positionV>
                <wp:extent cx="9889066" cy="132934"/>
                <wp:effectExtent l="0" t="0" r="0" b="635"/>
                <wp:wrapNone/>
                <wp:docPr id="29" name="Imagine 29" descr="Banda colora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Banda colora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97541" cy="1424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DF01E42" w14:textId="7C4A2555" w:rsidR="00F12E7F" w:rsidRDefault="0014098D" w:rsidP="00F12E7F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0F5830" wp14:editId="7AB3302C">
              <wp:simplePos x="0" y="0"/>
              <wp:positionH relativeFrom="column">
                <wp:posOffset>6354022</wp:posOffset>
              </wp:positionH>
              <wp:positionV relativeFrom="paragraph">
                <wp:posOffset>-93557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5932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6DADDE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57F396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F5830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9" type="#_x0000_t202" style="position:absolute;margin-left:500.3pt;margin-top:-7.3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" stroked="f">
              <v:stroke dashstyle="1 1" endcap="round"/>
              <v:textbox>
                <w:txbxContent>
                  <w:p w14:paraId="0EB59326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6DADDE3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3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57F396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05F1676B" wp14:editId="19191E6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B14264" wp14:editId="724CEDC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4A2A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B14264" id="Text Box 33" o:spid="_x0000_s1030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+5y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TEJPaNYhpoDyQHYV4XWm+6dIC/OBtpVWruf+4EKs76T5YsWRXLyD+kYHn5rqQA&#10;zyvNeUVYSVA1D5zN15sw7+POodl21GkegoVrslGbpPCZ1ZE+rUMSflzduG/ncXr1/INtfgM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LZT7nL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2D94A2A8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C4A405D" wp14:editId="6920544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B32D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4A405D" id="Group 30" o:spid="_x0000_s1031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mYiN5naI7ZOrrBWavjenwb1xfrr+boiPvRsutx06KeXPm6gUer4lqdXvGS+1&#10;J+RXohCy6nJl6LW2jujqBEcgAGj8HMnK0uTH82yw4dbfFavdILdL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mYiN5naI7Tq6wVes43p8G9cP66/m97H3o2bW46d&#10;FPLnzdQKPV8Q1Osn9bfyfmV6IQcuoyZvfW6O6OoEVzAAAABceDmTbU5Me/vq7/wS+HW2yWr3wDR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Vut4zp9PvXHPO5O6&#10;OqPvR82sx4+ivlW83UCi1fEdRrJnnLzFPmV6IQcuoyZp8q20d0dQIjkAAAAAAAJ3B8nN8Sxd1vJl&#10;20duTqK+foBrF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FruJ6&#10;fRxMWnl5PmV6/v7nHNqceHomd7d0AoNbxTUazes25GP5lfz70DNqsmbo35Ne6AQXEAAAAAAAAAB0&#10;09+b1GO/zbRL1jnk5Kz3SDaxO8RPeuY6YB9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cdTqsOlpys2SK90ds+iHjJlpirve0QCg13G82femD9Vj7/lT7EHNrb33jH5NfxBV&#10;ooPgAAAAAAAAAAAADZ6HJzujw376wuMFuVhpbvgHd7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fLWrSs2tMVrHXMz1PkzERvM7QCm13Ha13x6SOVP7yer7kTProjeuLpn50gos&#10;uXJmvN8t5vae2ZQbXte3KtMzPnB4fAAAAAAAAAAAAAAABqeBZOXw6sdtZmFnobcrTxHdOwLFI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B1/FcGi3r+0y/Mier0z2OGfVUw9Hvr&#10;d0Azut1+fW33yW2r2UjqhX5s980+VPR2RHUCK5gAAAAAAAAAAAAAAAAAL7wayeTmx+eLJ3DrdF6/&#10;eC8TQ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HjNmx4Mc5MtorWOuZeb3rSs2tO&#10;0QCg1/HMmXfHpd8dPnfKn2IOfW2vvXF5Md/bIKiZmZ3md5ROsHwAAAAAAAAAAAAAAAAAAAFp4P5O&#10;Rr5r2XrKToLbZ9u+AaZZ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ruIcXw6TelN&#10;smXujqj0o+o1dMXk18q/d3Azuq1ebV5OXmtv3RHVCvy5b5bb3n7gcHgAAAAAAAAAAAAAAAAAAAAA&#10;BK4bk5rX4bb/ACtnTTW5Oek+cGwW4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xly0w&#10;45yZLRWsdcy+WtWlZtadojtBQcR43fNvj0u9Kdtu2fYgajWzfycW9a9/bIKhEB8AAAAAAAAAAAAA&#10;AAAAAAAAAAB6pbkXrbuncidrRPcDbY7RfHW0dsRK6rO9YnvgHp9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ETXcRw6Kvlzysk9VI659jln1FMMdPTbsiAZnW67NrcnKy22rHVSOqFbmz3zW3t&#10;PR2R2QCM5gAAAAAAAAAAAAAAAAAAAAAAAAAADX8Kyc5w7DPbFdltpbcrT0nzbAluo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Cp8IcHL0lMsR047dPolE4hTlYot82QZtXgAAAAAAAAAAAAAAA&#10;AAAAAAAAAAAAAAAAAAPoDaaW/O6bFf51Ylc4rcrHW3fAOr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ReEmDpxZ4+rKDxGnTW/wB0gokIAAAAAAAAAAAAAAAA&#10;AAAAAAAAAAAAAAAAABb+DuTk6y9PnV9SVw+22aY74Bo1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/CDDzmhjJEdOO2/3Sja+nKwcrtrIMyrQAAAAAAAAAAA&#10;AAAAAAAAAAAAAAAAAAAAAAGn4Bk5fD+T8y0wstBbfBt3SCzSQ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5ajT4tVinHmpFq/jHoecmOuWvJvG8AzfEeE5dHM3pE5MPzo649Kt1GlvhmbR5VO/uBXO&#10;AAAAAAAAAAAAAAAAAAAAAAAAAAAAAAAAALDgePl8SpO3vYm3/v8AF30VeVqa+aNwap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2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6" o:title="LOGO_romana_bun"/>
                <o:lock v:ext="edit" aspectratio="f"/>
              </v:shape>
              <v:shape id="Text Box 32" o:spid="_x0000_s1033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B7B32D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1FC58A6B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B10E" w14:textId="767DBE17" w:rsidR="00072DDE" w:rsidRDefault="0014098D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005940A" wp14:editId="48E63D91">
              <wp:simplePos x="0" y="0"/>
              <wp:positionH relativeFrom="column">
                <wp:posOffset>6118437</wp:posOffset>
              </wp:positionH>
              <wp:positionV relativeFrom="paragraph">
                <wp:posOffset>-85090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0E43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450F04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01E676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05940A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4" type="#_x0000_t202" style="position:absolute;margin-left:481.75pt;margin-top:-6.7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7q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" stroked="f">
              <v:stroke dashstyle="1 1" endcap="round"/>
              <v:textbox>
                <w:txbxContent>
                  <w:p w14:paraId="6250E43D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450F04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01E676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0130259D" wp14:editId="13DC2F4F">
          <wp:simplePos x="0" y="0"/>
          <wp:positionH relativeFrom="column">
            <wp:posOffset>-808143</wp:posOffset>
          </wp:positionH>
          <wp:positionV relativeFrom="paragraph">
            <wp:posOffset>-236008</wp:posOffset>
          </wp:positionV>
          <wp:extent cx="9880600" cy="132821"/>
          <wp:effectExtent l="0" t="0" r="0" b="635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9650" cy="141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9FACA5C" wp14:editId="7531F36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7F6D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548BCB" wp14:editId="7E83B37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118A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548BCB" id="Text Box 26" o:spid="_x0000_s1035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eZ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Q1T32jmAbaA8lBmNeF1psuHeAvzkZalZr7nzuBirP+kyVLVsUy8g8pWF6+KynA&#10;80pzXhFWElTNA2fz9SbM+7hzaLYddZqHYOGabNQmKXxmdaRP65CEH1c37tt5nF49/2Cb3wA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BWwt5n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0E7118A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 w:rsidR="00387F6D"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D8A1DA7" wp14:editId="6B06908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F5EA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8A1DA7" id="Group 23" o:spid="_x0000_s1036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YiN5naI7ZOrrBWavjenwb1xfrr+boiPvRsutx06KeXPm6gUer4lqdXvGS+1J+RXohCy&#10;6nJl6LW2jujqBEcgAGj8HMnK0uTH82yw4dbfFavdILdL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YiN5naI7Tq6wVes43p8G9cP66/m97H3o2bW46dFPLnzdQK&#10;PV8Q1Osn9bfyfmV6IQcuoyZvfW6O6OoEVzAAAABceDmTbU5Me/vq7/wS+HW2yWr3wDRL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ut4zp9PvXHPO5O6OqPvR82s&#10;x4+ivlW83UCi1fEdRrJnnLzFPmV6IQcuoyZp8q20d0dQIjkAAAAAAAJ3B8nN8Sxd1vJl20duTqK+&#10;foBrF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FruJ6fRxMWnl5&#10;PmV6/v7nHNqceHomd7d0AoNbxTUazes25GP5lfz70DNqsmbo35Ne6AQXEAAAAAAAAAB009+b1GO/&#10;zbRL1jnk5Kz3SDaxO8RPeuY6YB9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dTqsOlpys2SK90ds+iHjJlpirve0QCg13G82femD9Vj7/lT7EHNrb33jH5NfxBVooPgAAAA&#10;AAAAAAAADZ6HJzujw376wuMFuVhpbvgHd7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fLWrSs2tMVrHXMz1PkzERvM7QCm13Ha13x6SOVP7yer7kTProjeuLpn50gosuXJmvN8t&#10;5vae2ZQbXte3KtMzPnB4fAAAAAAAAAAAAAAABqeBZOXw6sdtZmFnobcrTxHdOwLF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B1/FcGi3r+0y/Mier0z2OGfVUw9Hvrd0Azut1+&#10;fW33yW2r2UjqhX5s980+VPR2RHUCK5gAAAAAAAAAAAAAAAAAL7wayeTmx+eLJ3DrdF6/eC8T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HjNmx4Mc5MtorWOuZeb3rSs2tO0QCg1/HM&#10;mXfHpd8dPnfKn2IOfW2vvXF5Md/bIKiZmZ3md5ROsHwAAAAAAAAAAAAAAAAAAAFp4P5ORr5r2XrK&#10;ToLbZ9u+AaZZ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ruIcXw6TelNsmXujqj0&#10;o+o1dMXk18q/d3Azuq1ebV5OXmtv3RHVCvy5b5bb3n7gcHgAAAAAAAAAAAAAAAAAAAAABK4bk5rX&#10;4bb/ACtnTTW5Oek+cGwW4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xly0w45yZLRWs&#10;dcy+WtWlZtadojtBQcR43fNvj0u9Kdtu2fYgajWzfycW9a9/bIKhEB8AAAAAAAAAAAAAAAAAAAAA&#10;AAB6pbkXrbuncidrRPcDbY7RfHW0dsRK6rO9YnvgHp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ETXcRw6Kvlzysk9VI659jln1FMMdPTbsiAZnW67NrcnKy22rHVSOqFbmz3zW3tPR2R2QCM&#10;5gAAAAAAAAAAAAAAAAAAAAAAAAAADX8Kyc5w7DPbFdltpbcrT0nzbAluo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zERvPRACm4jxutInFpJ5Vuqb9kehD1Gtiu9cXTPzgUF72yWm17Ta09czO8&#10;ygTM2ne0zMz2yDyAAAAAAAAAAAAAAAAAAAAAAAAAAAAA0vg7k5WitT5lljw+2+GY7pBap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558+PT45yZbxWsdsvN71x15V5iIBm+JcXyavfHi3x4e7tt6&#10;VdqNXbLvWvk09YK1HAAAAAAAAAAAAAAAAAAAAAAAAAAAAAAAF14N5NsubH3xEwmcOt5V6+bcGgT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pPCTDvTFniOqeTP5fmhcRp0Vv9wKBBAAAAAAAAAAAAAAA&#10;AAAAAAAAAAAAAAAAABI0GTmtdhv3Wh7wW5Oek+cGyX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5ajT4tVinHmpFq/jHoecmOuWvJvG8AzfEeE5dHM3pE5MPzo649Kt1GlvhmbR5VO/uBXOAAAAAAAA&#10;AAAAAAAAAAAAAAAAAAAAAAAAALDgePl8SpO3vYm3/v8AF30VeVqa+aNwap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7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8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ABF5EA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C937" w14:textId="77777777" w:rsidR="00BB3D30" w:rsidRDefault="00BB3D30">
      <w:r>
        <w:separator/>
      </w:r>
    </w:p>
  </w:footnote>
  <w:footnote w:type="continuationSeparator" w:id="0">
    <w:p w14:paraId="19B522F8" w14:textId="77777777" w:rsidR="00BB3D30" w:rsidRDefault="00BB3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42AB" w14:textId="094577DF" w:rsidR="0098781A" w:rsidRDefault="0098781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982E" w14:textId="49146A0C" w:rsidR="002B3BB9" w:rsidRPr="00851382" w:rsidRDefault="00387F6D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D1E67DA" wp14:editId="5282FB5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01B0E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25AD8A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1E67DA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C401B0E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25AD8AA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5283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5283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4009" w14:textId="59D2DBC2" w:rsidR="002B3BB9" w:rsidRDefault="00387F6D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5C7BA39C" wp14:editId="0E407A0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5A973184" wp14:editId="75538B4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21128247" wp14:editId="5E1C97D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357258">
    <w:abstractNumId w:val="1"/>
  </w:num>
  <w:num w:numId="2" w16cid:durableId="38803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EEB"/>
    <w:rsid w:val="00072DDE"/>
    <w:rsid w:val="00080850"/>
    <w:rsid w:val="0009018B"/>
    <w:rsid w:val="00094830"/>
    <w:rsid w:val="000A2C6C"/>
    <w:rsid w:val="000C2AAE"/>
    <w:rsid w:val="001175F2"/>
    <w:rsid w:val="001357F6"/>
    <w:rsid w:val="0014098D"/>
    <w:rsid w:val="00144BFD"/>
    <w:rsid w:val="001A763B"/>
    <w:rsid w:val="001E7D06"/>
    <w:rsid w:val="002063AB"/>
    <w:rsid w:val="002415F4"/>
    <w:rsid w:val="002B3BB9"/>
    <w:rsid w:val="002C3CCA"/>
    <w:rsid w:val="002E07E9"/>
    <w:rsid w:val="002F1246"/>
    <w:rsid w:val="00351F71"/>
    <w:rsid w:val="00372B7E"/>
    <w:rsid w:val="00376CFE"/>
    <w:rsid w:val="00387F6D"/>
    <w:rsid w:val="003C5D94"/>
    <w:rsid w:val="003E2E03"/>
    <w:rsid w:val="00474F02"/>
    <w:rsid w:val="00523BEA"/>
    <w:rsid w:val="00541264"/>
    <w:rsid w:val="005A6B00"/>
    <w:rsid w:val="005C21C9"/>
    <w:rsid w:val="005C7AFF"/>
    <w:rsid w:val="00643AC4"/>
    <w:rsid w:val="00647B5E"/>
    <w:rsid w:val="006B00B2"/>
    <w:rsid w:val="006B79B9"/>
    <w:rsid w:val="006F14B9"/>
    <w:rsid w:val="007209E0"/>
    <w:rsid w:val="00727DF3"/>
    <w:rsid w:val="00754551"/>
    <w:rsid w:val="007A69A6"/>
    <w:rsid w:val="007C403D"/>
    <w:rsid w:val="007E74CD"/>
    <w:rsid w:val="007F6E00"/>
    <w:rsid w:val="00851382"/>
    <w:rsid w:val="0088290B"/>
    <w:rsid w:val="008C26CE"/>
    <w:rsid w:val="008D202B"/>
    <w:rsid w:val="008E7688"/>
    <w:rsid w:val="00936CF8"/>
    <w:rsid w:val="0095716B"/>
    <w:rsid w:val="0098781A"/>
    <w:rsid w:val="009F711B"/>
    <w:rsid w:val="00A06DE4"/>
    <w:rsid w:val="00AE4990"/>
    <w:rsid w:val="00B15233"/>
    <w:rsid w:val="00BB3D30"/>
    <w:rsid w:val="00BD3175"/>
    <w:rsid w:val="00C05C7A"/>
    <w:rsid w:val="00C82AD1"/>
    <w:rsid w:val="00C916A3"/>
    <w:rsid w:val="00CC6C98"/>
    <w:rsid w:val="00CE1DFA"/>
    <w:rsid w:val="00D22014"/>
    <w:rsid w:val="00D64DB8"/>
    <w:rsid w:val="00D94812"/>
    <w:rsid w:val="00DD113C"/>
    <w:rsid w:val="00E238A8"/>
    <w:rsid w:val="00E31672"/>
    <w:rsid w:val="00E753B1"/>
    <w:rsid w:val="00EF25AA"/>
    <w:rsid w:val="00EF56BB"/>
    <w:rsid w:val="00EF6CD7"/>
    <w:rsid w:val="00F12E7F"/>
    <w:rsid w:val="00F5283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C7F535"/>
  <w15:chartTrackingRefBased/>
  <w15:docId w15:val="{B03C5E12-6A1E-40A2-865D-2FD83A79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Revizuire">
    <w:name w:val="Revision"/>
    <w:hidden/>
    <w:uiPriority w:val="99"/>
    <w:semiHidden/>
    <w:rsid w:val="00E238A8"/>
    <w:rPr>
      <w:rFonts w:ascii="Arial Narrow" w:hAnsi="Arial Narrow"/>
      <w:sz w:val="24"/>
      <w:szCs w:val="24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E238A8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38A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">
    <w:name w:val="Table Grid"/>
    <w:basedOn w:val="TabelNormal"/>
    <w:rsid w:val="00E2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hyperlink" Target="mailto:office@adrcentru.ro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7D21D-C453-40E7-8ECA-CF610992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25</TotalTime>
  <Pages>2</Pages>
  <Words>202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1373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17</cp:revision>
  <cp:lastPrinted>2022-03-29T08:07:00Z</cp:lastPrinted>
  <dcterms:created xsi:type="dcterms:W3CDTF">2023-05-29T10:17:00Z</dcterms:created>
  <dcterms:modified xsi:type="dcterms:W3CDTF">2026-04-20T14:42:00Z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56f419d3bfe03c052cfd206ffbf18409b340f8e3d54c38fa5a72268a3491e77e</vt:lpwstr>
  </property>
</Properties>
</file>